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49" w:rsidRPr="00BB3D8D" w:rsidRDefault="00371849" w:rsidP="00BB3D8D">
      <w:pPr>
        <w:keepNext/>
        <w:spacing w:before="120" w:after="120" w:line="240" w:lineRule="auto"/>
        <w:jc w:val="center"/>
        <w:outlineLvl w:val="5"/>
        <w:rPr>
          <w:rFonts w:ascii="Times New Roman" w:hAnsi="Times New Roman" w:cs="Times New Roman"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371849" w:rsidRPr="00BB3D8D" w:rsidRDefault="00371849" w:rsidP="00BB3D8D">
      <w:pPr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</w:p>
    <w:p w:rsidR="00371849" w:rsidRPr="00BB3D8D" w:rsidRDefault="00371849" w:rsidP="00BB3D8D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  <w:lang w:eastAsia="tr-TR"/>
        </w:rPr>
      </w:pPr>
    </w:p>
    <w:p w:rsidR="00371849" w:rsidRPr="00BB3D8D" w:rsidRDefault="00371849" w:rsidP="00BB3D8D">
      <w:pPr>
        <w:spacing w:after="0" w:line="240" w:lineRule="auto"/>
        <w:ind w:left="709" w:hanging="709"/>
        <w:rPr>
          <w:rFonts w:ascii="Times New Roman" w:hAnsi="Times New Roman" w:cs="Times New Roman"/>
          <w:b/>
          <w:bCs/>
          <w:position w:val="-2"/>
          <w:sz w:val="24"/>
          <w:szCs w:val="24"/>
          <w:lang w:eastAsia="tr-TR"/>
        </w:rPr>
      </w:pPr>
    </w:p>
    <w:p w:rsidR="00371849" w:rsidRPr="00BB3D8D" w:rsidRDefault="00371849" w:rsidP="00BB3D8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BB3D8D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Mal Alımı ve Yapım İşi İhaleleri İçin</w:t>
      </w:r>
    </w:p>
    <w:p w:rsidR="00371849" w:rsidRPr="00BB3D8D" w:rsidRDefault="00371849" w:rsidP="00BB3D8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371849" w:rsidRPr="008A0A57">
        <w:tc>
          <w:tcPr>
            <w:tcW w:w="14142" w:type="dxa"/>
            <w:shd w:val="pct10" w:color="auto" w:fill="auto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371849" w:rsidRPr="00BB3D8D" w:rsidRDefault="00371849" w:rsidP="00BB3D8D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Sözleşme başlığı</w:t>
      </w:r>
      <w:r w:rsidRPr="00BB3D8D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>:</w:t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371849" w:rsidRPr="00BB3D8D" w:rsidRDefault="00371849" w:rsidP="00BB3D8D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Yayın Referansı</w:t>
      </w:r>
      <w:r w:rsidRPr="00BB3D8D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>:</w:t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371849" w:rsidRPr="008A0A57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371849" w:rsidRPr="00BB3D8D" w:rsidRDefault="00371849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şekilde mi?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371849" w:rsidRPr="00BB3D8D" w:rsidRDefault="00371849" w:rsidP="00BB3D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371849" w:rsidRPr="008A0A57">
        <w:trPr>
          <w:cantSplit/>
        </w:trPr>
        <w:tc>
          <w:tcPr>
            <w:tcW w:w="699" w:type="dxa"/>
          </w:tcPr>
          <w:p w:rsidR="00371849" w:rsidRPr="00BB3D8D" w:rsidRDefault="00371849" w:rsidP="00BB3D8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71849" w:rsidRPr="008A0A57">
        <w:trPr>
          <w:cantSplit/>
        </w:trPr>
        <w:tc>
          <w:tcPr>
            <w:tcW w:w="699" w:type="dxa"/>
          </w:tcPr>
          <w:p w:rsidR="00371849" w:rsidRPr="00BB3D8D" w:rsidRDefault="00371849" w:rsidP="00BB3D8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71849" w:rsidRPr="008A0A57">
        <w:trPr>
          <w:cantSplit/>
        </w:trPr>
        <w:tc>
          <w:tcPr>
            <w:tcW w:w="699" w:type="dxa"/>
          </w:tcPr>
          <w:p w:rsidR="00371849" w:rsidRPr="00BB3D8D" w:rsidRDefault="00371849" w:rsidP="00BB3D8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371849" w:rsidRPr="00BB3D8D" w:rsidRDefault="00371849" w:rsidP="00BB3D8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371849" w:rsidRPr="00BB3D8D" w:rsidRDefault="00371849" w:rsidP="00BB3D8D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</w:p>
    <w:p w:rsidR="00371849" w:rsidRPr="00BB3D8D" w:rsidRDefault="00371849" w:rsidP="00BB3D8D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</w:r>
    </w:p>
    <w:p w:rsidR="00371849" w:rsidRPr="00BB3D8D" w:rsidRDefault="00371849" w:rsidP="00BB3D8D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hAnsi="Times New Roman" w:cs="Times New Roman"/>
          <w:sz w:val="20"/>
          <w:szCs w:val="20"/>
          <w:lang w:eastAsia="tr-TR"/>
        </w:rPr>
        <w:tab/>
      </w:r>
    </w:p>
    <w:sectPr w:rsidR="00371849" w:rsidRPr="00BB3D8D" w:rsidSect="009702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849" w:rsidRDefault="00371849" w:rsidP="00BB3D8D">
      <w:pPr>
        <w:spacing w:after="0" w:line="240" w:lineRule="auto"/>
      </w:pPr>
      <w:r>
        <w:separator/>
      </w:r>
    </w:p>
  </w:endnote>
  <w:endnote w:type="continuationSeparator" w:id="0">
    <w:p w:rsidR="00371849" w:rsidRDefault="00371849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849" w:rsidRDefault="00371849" w:rsidP="00BB3D8D">
      <w:pPr>
        <w:spacing w:after="0" w:line="240" w:lineRule="auto"/>
      </w:pPr>
      <w:r>
        <w:separator/>
      </w:r>
    </w:p>
  </w:footnote>
  <w:footnote w:type="continuationSeparator" w:id="0">
    <w:p w:rsidR="00371849" w:rsidRDefault="00371849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849" w:rsidRPr="0082115F" w:rsidRDefault="00371849">
    <w:pPr>
      <w:pStyle w:val="Header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371849" w:rsidRDefault="003718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bCs w:val="0"/>
        <w:i w:val="0"/>
        <w:iCs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D8D"/>
    <w:rsid w:val="00085FA5"/>
    <w:rsid w:val="00371849"/>
    <w:rsid w:val="0082115F"/>
    <w:rsid w:val="00833DD2"/>
    <w:rsid w:val="008A0A57"/>
    <w:rsid w:val="00957DA3"/>
    <w:rsid w:val="00970281"/>
    <w:rsid w:val="00B17E23"/>
    <w:rsid w:val="00BB3D8D"/>
    <w:rsid w:val="00C1729F"/>
    <w:rsid w:val="00E3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28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BB3D8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3D8D"/>
  </w:style>
  <w:style w:type="paragraph" w:styleId="Footer">
    <w:name w:val="footer"/>
    <w:basedOn w:val="Normal"/>
    <w:link w:val="FooterChar"/>
    <w:uiPriority w:val="99"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3D8D"/>
  </w:style>
  <w:style w:type="paragraph" w:styleId="BalloonText">
    <w:name w:val="Balloon Text"/>
    <w:basedOn w:val="Normal"/>
    <w:link w:val="BalloonTextChar"/>
    <w:uiPriority w:val="99"/>
    <w:semiHidden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122</Words>
  <Characters>697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MUSA</cp:lastModifiedBy>
  <cp:revision>3</cp:revision>
  <dcterms:created xsi:type="dcterms:W3CDTF">2012-04-19T06:07:00Z</dcterms:created>
  <dcterms:modified xsi:type="dcterms:W3CDTF">2013-07-08T13:48:00Z</dcterms:modified>
</cp:coreProperties>
</file>